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7CBC41" w14:textId="77777777" w:rsidR="0001091B" w:rsidRDefault="0001091B" w:rsidP="000109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Edward BURTON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fl.1497)</w:t>
      </w:r>
    </w:p>
    <w:p w14:paraId="2B4F0BEA" w14:textId="77777777" w:rsidR="0001091B" w:rsidRDefault="0001091B" w:rsidP="000109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1288E50E" w14:textId="77777777" w:rsidR="0001091B" w:rsidRDefault="0001091B" w:rsidP="0001091B">
      <w:pPr>
        <w:pStyle w:val="NoSpacing"/>
        <w:rPr>
          <w:rFonts w:cs="Times New Roman"/>
          <w:szCs w:val="24"/>
        </w:rPr>
      </w:pPr>
    </w:p>
    <w:p w14:paraId="28C803C8" w14:textId="77777777" w:rsidR="0001091B" w:rsidRDefault="0001091B" w:rsidP="0001091B">
      <w:pPr>
        <w:pStyle w:val="NoSpacing"/>
        <w:rPr>
          <w:rFonts w:cs="Times New Roman"/>
          <w:szCs w:val="24"/>
        </w:rPr>
      </w:pPr>
    </w:p>
    <w:p w14:paraId="1C45E441" w14:textId="77777777" w:rsidR="0001091B" w:rsidRDefault="0001091B" w:rsidP="000109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1497</w:t>
      </w:r>
      <w:r>
        <w:rPr>
          <w:rFonts w:cs="Times New Roman"/>
          <w:szCs w:val="24"/>
        </w:rPr>
        <w:tab/>
        <w:t>He took on an apprentice, Thomas Spencer(q.v.).</w:t>
      </w:r>
    </w:p>
    <w:p w14:paraId="405247DD" w14:textId="77777777" w:rsidR="0001091B" w:rsidRDefault="0001091B" w:rsidP="000109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6F8E">
          <w:rPr>
            <w:rStyle w:val="Hyperlink"/>
            <w:rFonts w:cs="Times New Roman"/>
            <w:szCs w:val="24"/>
          </w:rPr>
          <w:t>www.londonroll.com</w:t>
        </w:r>
      </w:hyperlink>
      <w:r>
        <w:rPr>
          <w:rFonts w:cs="Times New Roman"/>
          <w:szCs w:val="24"/>
        </w:rPr>
        <w:t xml:space="preserve"> )</w:t>
      </w:r>
    </w:p>
    <w:p w14:paraId="2F9BB03E" w14:textId="77777777" w:rsidR="0001091B" w:rsidRDefault="0001091B" w:rsidP="0001091B">
      <w:pPr>
        <w:pStyle w:val="NoSpacing"/>
        <w:rPr>
          <w:rFonts w:cs="Times New Roman"/>
          <w:szCs w:val="24"/>
        </w:rPr>
      </w:pPr>
    </w:p>
    <w:p w14:paraId="02C514E4" w14:textId="77777777" w:rsidR="0001091B" w:rsidRDefault="0001091B" w:rsidP="0001091B">
      <w:pPr>
        <w:pStyle w:val="NoSpacing"/>
        <w:rPr>
          <w:rFonts w:cs="Times New Roman"/>
          <w:szCs w:val="24"/>
        </w:rPr>
      </w:pPr>
    </w:p>
    <w:p w14:paraId="5DBF248D" w14:textId="77777777" w:rsidR="0001091B" w:rsidRDefault="0001091B" w:rsidP="000109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December 2024</w:t>
      </w:r>
    </w:p>
    <w:p w14:paraId="1AA2EF8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7A2A9A" w14:textId="77777777" w:rsidR="0001091B" w:rsidRDefault="0001091B" w:rsidP="009139A6">
      <w:r>
        <w:separator/>
      </w:r>
    </w:p>
  </w:endnote>
  <w:endnote w:type="continuationSeparator" w:id="0">
    <w:p w14:paraId="074FA14B" w14:textId="77777777" w:rsidR="0001091B" w:rsidRDefault="000109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1CD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9F0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B6D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57F4F" w14:textId="77777777" w:rsidR="0001091B" w:rsidRDefault="0001091B" w:rsidP="009139A6">
      <w:r>
        <w:separator/>
      </w:r>
    </w:p>
  </w:footnote>
  <w:footnote w:type="continuationSeparator" w:id="0">
    <w:p w14:paraId="0D4AA85C" w14:textId="77777777" w:rsidR="0001091B" w:rsidRDefault="000109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E88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C53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543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1B"/>
    <w:rsid w:val="0001091B"/>
    <w:rsid w:val="000666E0"/>
    <w:rsid w:val="00101CE1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1761A"/>
  <w15:chartTrackingRefBased/>
  <w15:docId w15:val="{435D6E6F-C5F1-49CF-BB32-9DBFF0C08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109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2024-12-08T15:19:00Z</dcterms:created>
  <dcterms:modified xsi:type="dcterms:W3CDTF">2024-12-08T15:20:00Z</dcterms:modified>
</cp:coreProperties>
</file>